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66758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760745E6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0118BD5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2E26D9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51CB6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Bywell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307B4FB4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5AD8137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42BFC5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C3C986" w14:textId="77777777" w:rsidR="000714E6" w:rsidRDefault="000714E6" w:rsidP="0007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2022</w:t>
      </w:r>
    </w:p>
    <w:p w14:paraId="752D2AD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0FC3" w14:textId="77777777" w:rsidR="000714E6" w:rsidRDefault="000714E6" w:rsidP="009139A6">
      <w:r>
        <w:separator/>
      </w:r>
    </w:p>
  </w:endnote>
  <w:endnote w:type="continuationSeparator" w:id="0">
    <w:p w14:paraId="0C93954C" w14:textId="77777777" w:rsidR="000714E6" w:rsidRDefault="000714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40F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9C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CD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58DC" w14:textId="77777777" w:rsidR="000714E6" w:rsidRDefault="000714E6" w:rsidP="009139A6">
      <w:r>
        <w:separator/>
      </w:r>
    </w:p>
  </w:footnote>
  <w:footnote w:type="continuationSeparator" w:id="0">
    <w:p w14:paraId="45030845" w14:textId="77777777" w:rsidR="000714E6" w:rsidRDefault="000714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BB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B5B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112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E6"/>
    <w:rsid w:val="000666E0"/>
    <w:rsid w:val="000714E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73BCA"/>
  <w15:chartTrackingRefBased/>
  <w15:docId w15:val="{F71520CA-8F6C-42B3-B56E-24D62306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2022-04-27T13:12:00Z</dcterms:created>
  <dcterms:modified xsi:type="dcterms:W3CDTF">2022-04-27T13:12:00Z</dcterms:modified>
</cp:coreProperties>
</file>